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F64" w:rsidRDefault="00CD3F64" w:rsidP="00CD3F6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PYLLOND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CD3F64" w:rsidRDefault="00CD3F64" w:rsidP="00CD3F6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CD3F64" w:rsidRDefault="00CD3F64" w:rsidP="00CD3F64">
      <w:pPr>
        <w:pStyle w:val="Body"/>
        <w:rPr>
          <w:rFonts w:ascii="Times New Roman" w:hAnsi="Times New Roman"/>
          <w:sz w:val="24"/>
          <w:szCs w:val="24"/>
        </w:rPr>
      </w:pPr>
    </w:p>
    <w:p w:rsidR="00CD3F64" w:rsidRDefault="00CD3F64" w:rsidP="00CD3F64">
      <w:pPr>
        <w:pStyle w:val="Body"/>
        <w:rPr>
          <w:rFonts w:ascii="Times New Roman" w:hAnsi="Times New Roman"/>
          <w:sz w:val="24"/>
          <w:szCs w:val="24"/>
        </w:rPr>
      </w:pPr>
    </w:p>
    <w:p w:rsidR="00CD3F64" w:rsidRDefault="00CD3F64" w:rsidP="00CD3F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CD3F64" w:rsidRDefault="00CD3F64" w:rsidP="00CD3F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CD3F64" w:rsidRDefault="00CD3F64" w:rsidP="00CD3F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D3F64" w:rsidRDefault="00CD3F64" w:rsidP="00CD3F6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D3F64" w:rsidRDefault="00CD3F64" w:rsidP="00CD3F64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CD3F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F64" w:rsidRDefault="00CD3F64" w:rsidP="00E71FC3">
      <w:pPr>
        <w:spacing w:after="0" w:line="240" w:lineRule="auto"/>
      </w:pPr>
      <w:r>
        <w:separator/>
      </w:r>
    </w:p>
  </w:endnote>
  <w:endnote w:type="continuationSeparator" w:id="0">
    <w:p w:rsidR="00CD3F64" w:rsidRDefault="00CD3F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F64" w:rsidRDefault="00CD3F64" w:rsidP="00E71FC3">
      <w:pPr>
        <w:spacing w:after="0" w:line="240" w:lineRule="auto"/>
      </w:pPr>
      <w:r>
        <w:separator/>
      </w:r>
    </w:p>
  </w:footnote>
  <w:footnote w:type="continuationSeparator" w:id="0">
    <w:p w:rsidR="00CD3F64" w:rsidRDefault="00CD3F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64"/>
    <w:rsid w:val="001A7C09"/>
    <w:rsid w:val="00733BE7"/>
    <w:rsid w:val="00AB52E8"/>
    <w:rsid w:val="00B16D3F"/>
    <w:rsid w:val="00CD3F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3F7303-69C8-42D0-A1EA-2FCDC621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CD3F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2017-01-09T13:00:00Z</dcterms:created>
  <dcterms:modified xsi:type="dcterms:W3CDTF">2017-01-09T13:00:00Z</dcterms:modified>
</cp:coreProperties>
</file>